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571" w:rsidRPr="005E3F1E" w:rsidRDefault="00F01571" w:rsidP="00634BAA">
      <w:pPr>
        <w:adjustRightInd w:val="0"/>
        <w:snapToGrid w:val="0"/>
        <w:spacing w:line="500" w:lineRule="exact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XX</w:t>
      </w:r>
      <w:r>
        <w:rPr>
          <w:rFonts w:ascii="宋体" w:hAnsi="宋体" w:cs="宋体" w:hint="eastAsia"/>
          <w:b/>
          <w:bCs/>
          <w:sz w:val="32"/>
          <w:szCs w:val="32"/>
        </w:rPr>
        <w:t>学院</w:t>
      </w:r>
      <w:r w:rsidRPr="005E3F1E">
        <w:rPr>
          <w:rFonts w:ascii="宋体" w:hAnsi="宋体" w:cs="宋体"/>
          <w:b/>
          <w:bCs/>
          <w:sz w:val="32"/>
          <w:szCs w:val="32"/>
        </w:rPr>
        <w:t>2015</w:t>
      </w:r>
      <w:r w:rsidRPr="005E3F1E">
        <w:rPr>
          <w:rFonts w:ascii="宋体" w:hAnsi="宋体" w:cs="宋体" w:hint="eastAsia"/>
          <w:b/>
          <w:bCs/>
          <w:sz w:val="32"/>
          <w:szCs w:val="32"/>
        </w:rPr>
        <w:t>届</w:t>
      </w:r>
      <w:r>
        <w:rPr>
          <w:rFonts w:ascii="宋体" w:hAnsi="宋体" w:cs="宋体" w:hint="eastAsia"/>
          <w:b/>
          <w:bCs/>
          <w:sz w:val="32"/>
          <w:szCs w:val="32"/>
        </w:rPr>
        <w:t>研究生</w:t>
      </w:r>
      <w:r w:rsidRPr="005E3F1E">
        <w:rPr>
          <w:rFonts w:ascii="宋体" w:hAnsi="宋体" w:cs="宋体" w:hint="eastAsia"/>
          <w:b/>
          <w:bCs/>
          <w:sz w:val="32"/>
          <w:szCs w:val="32"/>
        </w:rPr>
        <w:t>上海市、上海工程技术大学优秀毕业生推荐候选人汇总名单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9"/>
        <w:gridCol w:w="1245"/>
        <w:gridCol w:w="1470"/>
        <w:gridCol w:w="700"/>
        <w:gridCol w:w="773"/>
        <w:gridCol w:w="1470"/>
        <w:gridCol w:w="1607"/>
        <w:gridCol w:w="2593"/>
        <w:gridCol w:w="3564"/>
      </w:tblGrid>
      <w:tr w:rsidR="00F01571" w:rsidRPr="00BD5BED">
        <w:trPr>
          <w:jc w:val="center"/>
        </w:trPr>
        <w:tc>
          <w:tcPr>
            <w:tcW w:w="539" w:type="dxa"/>
            <w:vAlign w:val="center"/>
          </w:tcPr>
          <w:p w:rsidR="00F01571" w:rsidRPr="00BD5BED" w:rsidRDefault="00F01571" w:rsidP="00EC4E75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" w:cs="Times New Roman"/>
                <w:b/>
                <w:bCs/>
                <w:kern w:val="0"/>
                <w:sz w:val="22"/>
                <w:szCs w:val="22"/>
              </w:rPr>
            </w:pPr>
            <w:r w:rsidRPr="00BD5BED">
              <w:rPr>
                <w:rFonts w:ascii="仿宋_GB2312" w:eastAsia="仿宋_GB2312" w:hAnsi="仿宋" w:cs="仿宋_GB2312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245" w:type="dxa"/>
            <w:vAlign w:val="center"/>
          </w:tcPr>
          <w:p w:rsidR="00F01571" w:rsidRPr="00BD5BED" w:rsidRDefault="00F01571" w:rsidP="00EC4E75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" w:cs="Times New Roman"/>
                <w:b/>
                <w:bCs/>
                <w:kern w:val="0"/>
                <w:sz w:val="22"/>
                <w:szCs w:val="22"/>
              </w:rPr>
            </w:pPr>
            <w:r w:rsidRPr="00BD5BED">
              <w:rPr>
                <w:rFonts w:ascii="仿宋_GB2312" w:eastAsia="仿宋_GB2312" w:hAnsi="仿宋" w:cs="仿宋_GB2312" w:hint="eastAsia"/>
                <w:b/>
                <w:bCs/>
                <w:kern w:val="0"/>
                <w:sz w:val="22"/>
                <w:szCs w:val="22"/>
              </w:rPr>
              <w:t>学号</w:t>
            </w:r>
          </w:p>
        </w:tc>
        <w:tc>
          <w:tcPr>
            <w:tcW w:w="1470" w:type="dxa"/>
            <w:vAlign w:val="center"/>
          </w:tcPr>
          <w:p w:rsidR="00F01571" w:rsidRPr="00BD5BED" w:rsidRDefault="00F01571" w:rsidP="00EC4E75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" w:cs="Times New Roman"/>
                <w:b/>
                <w:bCs/>
                <w:kern w:val="0"/>
                <w:sz w:val="22"/>
                <w:szCs w:val="22"/>
              </w:rPr>
            </w:pPr>
            <w:r w:rsidRPr="00BD5BED">
              <w:rPr>
                <w:rFonts w:ascii="仿宋_GB2312" w:eastAsia="仿宋_GB2312" w:hAnsi="仿宋" w:cs="仿宋_GB2312" w:hint="eastAsia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700" w:type="dxa"/>
            <w:vAlign w:val="center"/>
          </w:tcPr>
          <w:p w:rsidR="00F01571" w:rsidRPr="00BD5BED" w:rsidRDefault="00F01571" w:rsidP="00EC4E75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" w:cs="Times New Roman"/>
                <w:b/>
                <w:bCs/>
                <w:kern w:val="0"/>
                <w:sz w:val="22"/>
                <w:szCs w:val="22"/>
              </w:rPr>
            </w:pPr>
            <w:r w:rsidRPr="00BD5BED">
              <w:rPr>
                <w:rFonts w:ascii="仿宋_GB2312" w:eastAsia="仿宋_GB2312" w:hAnsi="仿宋" w:cs="仿宋_GB2312" w:hint="eastAsia"/>
                <w:b/>
                <w:bCs/>
                <w:kern w:val="0"/>
                <w:sz w:val="22"/>
                <w:szCs w:val="22"/>
              </w:rPr>
              <w:t>性别</w:t>
            </w:r>
          </w:p>
        </w:tc>
        <w:tc>
          <w:tcPr>
            <w:tcW w:w="773" w:type="dxa"/>
            <w:vAlign w:val="center"/>
          </w:tcPr>
          <w:p w:rsidR="00F01571" w:rsidRPr="00BD5BED" w:rsidRDefault="00F01571" w:rsidP="00B332AD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" w:cs="Times New Roman"/>
                <w:b/>
                <w:bCs/>
                <w:kern w:val="0"/>
                <w:sz w:val="22"/>
                <w:szCs w:val="22"/>
              </w:rPr>
            </w:pPr>
            <w:r w:rsidRPr="00BD5BED">
              <w:rPr>
                <w:rFonts w:ascii="仿宋_GB2312" w:eastAsia="仿宋_GB2312" w:hAnsi="仿宋" w:cs="仿宋_GB2312" w:hint="eastAsia"/>
                <w:b/>
                <w:bCs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1470" w:type="dxa"/>
            <w:vAlign w:val="center"/>
          </w:tcPr>
          <w:p w:rsidR="00F01571" w:rsidRPr="00BD5BED" w:rsidRDefault="00F01571" w:rsidP="00EC4E75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" w:cs="Times New Roman"/>
                <w:b/>
                <w:bCs/>
                <w:kern w:val="0"/>
                <w:sz w:val="22"/>
                <w:szCs w:val="22"/>
              </w:rPr>
            </w:pPr>
            <w:r w:rsidRPr="00BD5BED">
              <w:rPr>
                <w:rFonts w:ascii="仿宋_GB2312" w:eastAsia="仿宋_GB2312" w:hAnsi="仿宋" w:cs="仿宋_GB2312" w:hint="eastAsia"/>
                <w:b/>
                <w:bCs/>
                <w:kern w:val="0"/>
                <w:sz w:val="22"/>
                <w:szCs w:val="22"/>
              </w:rPr>
              <w:t>专业</w:t>
            </w:r>
          </w:p>
        </w:tc>
        <w:tc>
          <w:tcPr>
            <w:tcW w:w="1607" w:type="dxa"/>
            <w:vAlign w:val="center"/>
          </w:tcPr>
          <w:p w:rsidR="00F01571" w:rsidRPr="00BD5BED" w:rsidRDefault="00F01571" w:rsidP="00EC4E75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" w:cs="Times New Roman"/>
                <w:b/>
                <w:bCs/>
                <w:kern w:val="0"/>
                <w:sz w:val="22"/>
                <w:szCs w:val="22"/>
              </w:rPr>
            </w:pPr>
            <w:r w:rsidRPr="00BD5BED">
              <w:rPr>
                <w:rFonts w:ascii="仿宋_GB2312" w:eastAsia="仿宋_GB2312" w:hAnsi="仿宋" w:cs="仿宋_GB2312" w:hint="eastAsia"/>
                <w:b/>
                <w:bCs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593" w:type="dxa"/>
            <w:vAlign w:val="center"/>
          </w:tcPr>
          <w:p w:rsidR="00F01571" w:rsidRPr="00BD5BED" w:rsidRDefault="00F01571" w:rsidP="00EC4E75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" w:cs="Times New Roman"/>
                <w:b/>
                <w:bCs/>
                <w:kern w:val="0"/>
                <w:sz w:val="22"/>
                <w:szCs w:val="22"/>
              </w:rPr>
            </w:pPr>
            <w:r w:rsidRPr="00BD5BED">
              <w:rPr>
                <w:rFonts w:ascii="仿宋_GB2312" w:eastAsia="仿宋_GB2312" w:hAnsi="仿宋" w:cs="仿宋_GB2312" w:hint="eastAsia"/>
                <w:b/>
                <w:bCs/>
                <w:kern w:val="0"/>
                <w:sz w:val="22"/>
                <w:szCs w:val="22"/>
              </w:rPr>
              <w:t>毕业去向（就业单位）</w:t>
            </w:r>
          </w:p>
        </w:tc>
        <w:tc>
          <w:tcPr>
            <w:tcW w:w="3564" w:type="dxa"/>
            <w:vAlign w:val="center"/>
          </w:tcPr>
          <w:p w:rsidR="00F01571" w:rsidRPr="00BD5BED" w:rsidRDefault="00F01571" w:rsidP="00EC4E75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" w:cs="Times New Roman"/>
                <w:b/>
                <w:bCs/>
                <w:kern w:val="0"/>
                <w:sz w:val="22"/>
                <w:szCs w:val="22"/>
              </w:rPr>
            </w:pPr>
            <w:r w:rsidRPr="00BD5BED">
              <w:rPr>
                <w:rFonts w:ascii="仿宋_GB2312" w:eastAsia="仿宋_GB2312" w:hAnsi="仿宋" w:cs="仿宋_GB2312" w:hint="eastAsia"/>
                <w:b/>
                <w:bCs/>
                <w:kern w:val="0"/>
                <w:sz w:val="22"/>
                <w:szCs w:val="22"/>
              </w:rPr>
              <w:t>优秀毕业生类型</w:t>
            </w:r>
          </w:p>
        </w:tc>
      </w:tr>
      <w:tr w:rsidR="00F01571" w:rsidRPr="00EC4E75">
        <w:trPr>
          <w:trHeight w:hRule="exact" w:val="454"/>
          <w:jc w:val="center"/>
        </w:trPr>
        <w:tc>
          <w:tcPr>
            <w:tcW w:w="539" w:type="dxa"/>
          </w:tcPr>
          <w:p w:rsidR="00F01571" w:rsidRPr="00B332AD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B332AD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245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564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上海市优秀毕业生</w:t>
            </w:r>
          </w:p>
        </w:tc>
      </w:tr>
      <w:tr w:rsidR="00F01571" w:rsidRPr="00EC4E75">
        <w:trPr>
          <w:trHeight w:hRule="exact" w:val="454"/>
          <w:jc w:val="center"/>
        </w:trPr>
        <w:tc>
          <w:tcPr>
            <w:tcW w:w="539" w:type="dxa"/>
          </w:tcPr>
          <w:p w:rsidR="00F01571" w:rsidRPr="00B332AD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B332AD">
              <w:rPr>
                <w:rFonts w:asci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1245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564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上海工程技术大学优秀毕业生</w:t>
            </w:r>
          </w:p>
        </w:tc>
      </w:tr>
      <w:tr w:rsidR="00F01571" w:rsidRPr="00EC4E75">
        <w:trPr>
          <w:trHeight w:hRule="exact" w:val="454"/>
          <w:jc w:val="center"/>
        </w:trPr>
        <w:tc>
          <w:tcPr>
            <w:tcW w:w="539" w:type="dxa"/>
          </w:tcPr>
          <w:p w:rsidR="00F01571" w:rsidRPr="00B332AD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332AD">
              <w:rPr>
                <w:rFonts w:asci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1245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5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3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564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F01571" w:rsidRPr="00EC4E75">
        <w:trPr>
          <w:trHeight w:hRule="exact" w:val="454"/>
          <w:jc w:val="center"/>
        </w:trPr>
        <w:tc>
          <w:tcPr>
            <w:tcW w:w="539" w:type="dxa"/>
          </w:tcPr>
          <w:p w:rsidR="00F01571" w:rsidRPr="00B332AD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332AD">
              <w:rPr>
                <w:rFonts w:asci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1245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092621">
            <w:pPr>
              <w:adjustRightInd w:val="0"/>
              <w:snapToGrid w:val="0"/>
              <w:spacing w:line="5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5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564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F01571" w:rsidRPr="00EC4E75">
        <w:trPr>
          <w:trHeight w:hRule="exact" w:val="454"/>
          <w:jc w:val="center"/>
        </w:trPr>
        <w:tc>
          <w:tcPr>
            <w:tcW w:w="539" w:type="dxa"/>
          </w:tcPr>
          <w:p w:rsidR="00F01571" w:rsidRPr="00B332AD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332AD">
              <w:rPr>
                <w:rFonts w:asci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1245" w:type="dxa"/>
          </w:tcPr>
          <w:p w:rsidR="00F01571" w:rsidRPr="00EC4E75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470" w:type="dxa"/>
          </w:tcPr>
          <w:p w:rsidR="00F01571" w:rsidRPr="00EC4E75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700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092621">
            <w:pPr>
              <w:adjustRightInd w:val="0"/>
              <w:snapToGrid w:val="0"/>
              <w:spacing w:line="5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F01571" w:rsidRPr="00092621" w:rsidRDefault="00F01571" w:rsidP="00092621">
            <w:pPr>
              <w:adjustRightInd w:val="0"/>
              <w:snapToGrid w:val="0"/>
              <w:spacing w:line="5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F01571" w:rsidRPr="00EC4E75" w:rsidRDefault="00F01571" w:rsidP="00F01571">
            <w:pPr>
              <w:adjustRightInd w:val="0"/>
              <w:snapToGrid w:val="0"/>
              <w:spacing w:line="500" w:lineRule="exact"/>
              <w:ind w:firstLineChars="50" w:firstLine="31680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3564" w:type="dxa"/>
          </w:tcPr>
          <w:p w:rsidR="00F01571" w:rsidRPr="00092621" w:rsidRDefault="00F01571" w:rsidP="00092621">
            <w:pPr>
              <w:adjustRightInd w:val="0"/>
              <w:snapToGrid w:val="0"/>
              <w:spacing w:line="500" w:lineRule="exact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</w:tr>
      <w:tr w:rsidR="00F01571" w:rsidRPr="00EC4E75">
        <w:trPr>
          <w:trHeight w:hRule="exact" w:val="454"/>
          <w:jc w:val="center"/>
        </w:trPr>
        <w:tc>
          <w:tcPr>
            <w:tcW w:w="539" w:type="dxa"/>
          </w:tcPr>
          <w:p w:rsidR="00F01571" w:rsidRPr="00B332AD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332AD">
              <w:rPr>
                <w:rFonts w:asci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1245" w:type="dxa"/>
          </w:tcPr>
          <w:p w:rsidR="00F01571" w:rsidRPr="00EC4E75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1470" w:type="dxa"/>
          </w:tcPr>
          <w:p w:rsidR="00F01571" w:rsidRPr="00EC4E75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700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EC4E75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5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F01571" w:rsidRPr="00EC4E75" w:rsidRDefault="00F01571" w:rsidP="00F01571">
            <w:pPr>
              <w:adjustRightInd w:val="0"/>
              <w:snapToGrid w:val="0"/>
              <w:spacing w:line="500" w:lineRule="exact"/>
              <w:ind w:firstLineChars="300" w:firstLine="31680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3564" w:type="dxa"/>
          </w:tcPr>
          <w:p w:rsidR="00F01571" w:rsidRPr="00EC4E75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</w:tr>
      <w:tr w:rsidR="00F01571" w:rsidRPr="00EC4E75">
        <w:trPr>
          <w:trHeight w:hRule="exact" w:val="454"/>
          <w:jc w:val="center"/>
        </w:trPr>
        <w:tc>
          <w:tcPr>
            <w:tcW w:w="539" w:type="dxa"/>
          </w:tcPr>
          <w:p w:rsidR="00F01571" w:rsidRPr="00B332AD" w:rsidRDefault="00F01571" w:rsidP="009331C6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332AD">
              <w:rPr>
                <w:rFonts w:asci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1245" w:type="dxa"/>
          </w:tcPr>
          <w:p w:rsidR="00F01571" w:rsidRPr="00092621" w:rsidRDefault="00F01571" w:rsidP="00092621">
            <w:pPr>
              <w:adjustRightInd w:val="0"/>
              <w:snapToGrid w:val="0"/>
              <w:spacing w:line="5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01571" w:rsidRPr="00092621" w:rsidRDefault="00F01571" w:rsidP="009331C6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01571" w:rsidRPr="00092621" w:rsidRDefault="00F01571" w:rsidP="009331C6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2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5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F01571" w:rsidRPr="00092621" w:rsidRDefault="00F01571" w:rsidP="00092621">
            <w:pPr>
              <w:adjustRightInd w:val="0"/>
              <w:snapToGrid w:val="0"/>
              <w:spacing w:line="5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564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F01571" w:rsidRPr="00EC4E75">
        <w:trPr>
          <w:trHeight w:hRule="exact" w:val="454"/>
          <w:jc w:val="center"/>
        </w:trPr>
        <w:tc>
          <w:tcPr>
            <w:tcW w:w="539" w:type="dxa"/>
          </w:tcPr>
          <w:p w:rsidR="00F01571" w:rsidRPr="00B332AD" w:rsidRDefault="00F01571" w:rsidP="009331C6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1245" w:type="dxa"/>
          </w:tcPr>
          <w:p w:rsidR="00F01571" w:rsidRPr="00092621" w:rsidRDefault="00F01571" w:rsidP="00092621">
            <w:pPr>
              <w:adjustRightInd w:val="0"/>
              <w:snapToGrid w:val="0"/>
              <w:spacing w:line="5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01571" w:rsidRPr="00092621" w:rsidRDefault="00F01571" w:rsidP="009331C6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01571" w:rsidRPr="00092621" w:rsidRDefault="00F01571" w:rsidP="009331C6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2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5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F01571" w:rsidRPr="00092621" w:rsidRDefault="00F01571" w:rsidP="00092621">
            <w:pPr>
              <w:adjustRightInd w:val="0"/>
              <w:snapToGrid w:val="0"/>
              <w:spacing w:line="5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564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F01571" w:rsidRPr="00EC4E75">
        <w:trPr>
          <w:trHeight w:hRule="exact" w:val="454"/>
          <w:jc w:val="center"/>
        </w:trPr>
        <w:tc>
          <w:tcPr>
            <w:tcW w:w="539" w:type="dxa"/>
          </w:tcPr>
          <w:p w:rsidR="00F01571" w:rsidRPr="00B332AD" w:rsidRDefault="00F01571" w:rsidP="009331C6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1245" w:type="dxa"/>
          </w:tcPr>
          <w:p w:rsidR="00F01571" w:rsidRPr="00092621" w:rsidRDefault="00F01571" w:rsidP="00092621">
            <w:pPr>
              <w:adjustRightInd w:val="0"/>
              <w:snapToGrid w:val="0"/>
              <w:spacing w:line="5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01571" w:rsidRPr="00092621" w:rsidRDefault="00F01571" w:rsidP="009331C6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01571" w:rsidRPr="00092621" w:rsidRDefault="00F01571" w:rsidP="009331C6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2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5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F01571" w:rsidRPr="00092621" w:rsidRDefault="00F01571" w:rsidP="00092621">
            <w:pPr>
              <w:adjustRightInd w:val="0"/>
              <w:snapToGrid w:val="0"/>
              <w:spacing w:line="5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564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F01571" w:rsidRPr="00EC4E75">
        <w:trPr>
          <w:trHeight w:hRule="exact" w:val="454"/>
          <w:jc w:val="center"/>
        </w:trPr>
        <w:tc>
          <w:tcPr>
            <w:tcW w:w="539" w:type="dxa"/>
          </w:tcPr>
          <w:p w:rsidR="00F01571" w:rsidRPr="00B332AD" w:rsidRDefault="00F01571" w:rsidP="009331C6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1245" w:type="dxa"/>
          </w:tcPr>
          <w:p w:rsidR="00F01571" w:rsidRPr="00092621" w:rsidRDefault="00F01571" w:rsidP="00092621">
            <w:pPr>
              <w:adjustRightInd w:val="0"/>
              <w:snapToGrid w:val="0"/>
              <w:spacing w:line="5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01571" w:rsidRPr="00092621" w:rsidRDefault="00F01571" w:rsidP="009331C6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F01571" w:rsidRPr="00092621" w:rsidRDefault="00F01571" w:rsidP="009331C6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2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5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F01571" w:rsidRPr="00092621" w:rsidRDefault="00F01571" w:rsidP="00092621">
            <w:pPr>
              <w:adjustRightInd w:val="0"/>
              <w:snapToGrid w:val="0"/>
              <w:spacing w:line="5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564" w:type="dxa"/>
          </w:tcPr>
          <w:p w:rsidR="00F01571" w:rsidRPr="00092621" w:rsidRDefault="00F01571" w:rsidP="00F01571">
            <w:pPr>
              <w:adjustRightInd w:val="0"/>
              <w:snapToGrid w:val="0"/>
              <w:spacing w:line="500" w:lineRule="exact"/>
              <w:ind w:firstLineChars="100" w:firstLine="31680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</w:tbl>
    <w:p w:rsidR="00F01571" w:rsidRDefault="00F01571" w:rsidP="00990AD5">
      <w:pPr>
        <w:adjustRightInd w:val="0"/>
        <w:snapToGrid w:val="0"/>
        <w:spacing w:line="500" w:lineRule="exact"/>
        <w:rPr>
          <w:rFonts w:ascii="仿宋_GB2312" w:eastAsia="仿宋_GB2312" w:cs="Times New Roman"/>
          <w:b/>
          <w:bCs/>
          <w:sz w:val="32"/>
          <w:szCs w:val="32"/>
        </w:rPr>
      </w:pPr>
    </w:p>
    <w:p w:rsidR="00F01571" w:rsidRPr="00B751A3" w:rsidRDefault="00F01571" w:rsidP="00990AD5">
      <w:pPr>
        <w:adjustRightInd w:val="0"/>
        <w:snapToGrid w:val="0"/>
        <w:spacing w:line="500" w:lineRule="exact"/>
        <w:rPr>
          <w:rFonts w:ascii="仿宋_GB2312" w:eastAsia="仿宋_GB2312" w:cs="Times New Roman"/>
          <w:b/>
          <w:bCs/>
          <w:sz w:val="32"/>
          <w:szCs w:val="32"/>
          <w:u w:val="single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以上</w:t>
      </w:r>
      <w:r w:rsidRPr="00990AD5">
        <w:rPr>
          <w:rFonts w:ascii="仿宋_GB2312" w:eastAsia="仿宋_GB2312" w:cs="仿宋_GB2312" w:hint="eastAsia"/>
          <w:b/>
          <w:bCs/>
          <w:sz w:val="32"/>
          <w:szCs w:val="32"/>
        </w:rPr>
        <w:t>推荐候选人已于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年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</w:t>
      </w:r>
      <w:r w:rsidRPr="00990AD5">
        <w:rPr>
          <w:rFonts w:ascii="仿宋_GB2312" w:eastAsia="仿宋_GB2312" w:cs="仿宋_GB2312" w:hint="eastAsia"/>
          <w:b/>
          <w:bCs/>
          <w:sz w:val="32"/>
          <w:szCs w:val="32"/>
        </w:rPr>
        <w:t>月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</w:t>
      </w:r>
      <w:r w:rsidRPr="00990AD5">
        <w:rPr>
          <w:rFonts w:ascii="仿宋_GB2312" w:eastAsia="仿宋_GB2312" w:cs="仿宋_GB2312" w:hint="eastAsia"/>
          <w:b/>
          <w:bCs/>
          <w:sz w:val="32"/>
          <w:szCs w:val="32"/>
        </w:rPr>
        <w:t>日</w:t>
      </w:r>
      <w:r>
        <w:rPr>
          <w:rFonts w:ascii="仿宋_GB2312" w:eastAsia="仿宋_GB2312" w:cs="Times New Roman"/>
          <w:b/>
          <w:bCs/>
          <w:sz w:val="32"/>
          <w:szCs w:val="32"/>
        </w:rPr>
        <w:softHyphen/>
      </w:r>
      <w:r>
        <w:rPr>
          <w:rFonts w:ascii="仿宋_GB2312" w:eastAsia="仿宋_GB2312" w:cs="仿宋_GB2312"/>
          <w:b/>
          <w:bCs/>
          <w:sz w:val="32"/>
          <w:szCs w:val="32"/>
        </w:rPr>
        <w:t>--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 </w:t>
      </w:r>
      <w:r w:rsidRPr="00990AD5">
        <w:rPr>
          <w:rFonts w:ascii="仿宋_GB2312" w:eastAsia="仿宋_GB2312" w:cs="仿宋_GB2312" w:hint="eastAsia"/>
          <w:b/>
          <w:bCs/>
          <w:sz w:val="32"/>
          <w:szCs w:val="32"/>
        </w:rPr>
        <w:t>年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</w:t>
      </w:r>
      <w:r w:rsidRPr="00990AD5">
        <w:rPr>
          <w:rFonts w:ascii="仿宋_GB2312" w:eastAsia="仿宋_GB2312" w:cs="仿宋_GB2312" w:hint="eastAsia"/>
          <w:b/>
          <w:bCs/>
          <w:sz w:val="32"/>
          <w:szCs w:val="32"/>
        </w:rPr>
        <w:t>月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</w:t>
      </w:r>
      <w:r w:rsidRPr="00990AD5">
        <w:rPr>
          <w:rFonts w:ascii="仿宋_GB2312" w:eastAsia="仿宋_GB2312" w:cs="仿宋_GB2312" w:hint="eastAsia"/>
          <w:b/>
          <w:bCs/>
          <w:sz w:val="32"/>
          <w:szCs w:val="32"/>
        </w:rPr>
        <w:t>日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进行</w:t>
      </w:r>
      <w:r w:rsidRPr="00990AD5">
        <w:rPr>
          <w:rFonts w:ascii="仿宋_GB2312" w:eastAsia="仿宋_GB2312" w:cs="仿宋_GB2312" w:hint="eastAsia"/>
          <w:b/>
          <w:bCs/>
          <w:sz w:val="32"/>
          <w:szCs w:val="32"/>
        </w:rPr>
        <w:t>公示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</w:t>
      </w:r>
      <w:r w:rsidRPr="00990AD5">
        <w:rPr>
          <w:rFonts w:ascii="仿宋_GB2312" w:eastAsia="仿宋_GB2312" w:cs="仿宋_GB2312" w:hint="eastAsia"/>
          <w:b/>
          <w:bCs/>
          <w:sz w:val="32"/>
          <w:szCs w:val="32"/>
        </w:rPr>
        <w:t>天，公示期间未收到任何异议。</w:t>
      </w:r>
    </w:p>
    <w:p w:rsidR="00F01571" w:rsidRDefault="00F01571" w:rsidP="00990AD5">
      <w:pPr>
        <w:adjustRightInd w:val="0"/>
        <w:snapToGrid w:val="0"/>
        <w:spacing w:line="500" w:lineRule="exact"/>
        <w:rPr>
          <w:rFonts w:ascii="仿宋" w:eastAsia="仿宋" w:hAnsi="仿宋" w:cs="Times New Roman"/>
          <w:b/>
          <w:bCs/>
          <w:kern w:val="0"/>
          <w:sz w:val="32"/>
          <w:szCs w:val="32"/>
        </w:rPr>
      </w:pPr>
    </w:p>
    <w:p w:rsidR="00F01571" w:rsidRDefault="00F01571" w:rsidP="00990AD5">
      <w:pPr>
        <w:adjustRightInd w:val="0"/>
        <w:snapToGrid w:val="0"/>
        <w:spacing w:line="500" w:lineRule="exact"/>
        <w:rPr>
          <w:rFonts w:ascii="仿宋" w:eastAsia="仿宋" w:hAnsi="仿宋" w:cs="Times New Roman"/>
          <w:b/>
          <w:bCs/>
          <w:kern w:val="0"/>
          <w:sz w:val="32"/>
          <w:szCs w:val="32"/>
          <w:u w:val="single"/>
        </w:rPr>
      </w:pPr>
      <w:r w:rsidRPr="00ED3242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院长签名（盖章）：</w:t>
      </w:r>
      <w:r w:rsidRPr="00ED3242">
        <w:rPr>
          <w:rFonts w:ascii="仿宋" w:eastAsia="仿宋" w:hAnsi="仿宋" w:cs="仿宋"/>
          <w:b/>
          <w:bCs/>
          <w:kern w:val="0"/>
          <w:sz w:val="32"/>
          <w:szCs w:val="32"/>
          <w:u w:val="single"/>
        </w:rPr>
        <w:t xml:space="preserve">               </w:t>
      </w:r>
      <w:r w:rsidRPr="00ED3242">
        <w:rPr>
          <w:rFonts w:ascii="仿宋" w:eastAsia="仿宋" w:hAnsi="仿宋" w:cs="仿宋"/>
          <w:b/>
          <w:bCs/>
          <w:kern w:val="0"/>
          <w:sz w:val="32"/>
          <w:szCs w:val="32"/>
        </w:rPr>
        <w:t xml:space="preserve">      </w:t>
      </w:r>
      <w:bookmarkStart w:id="0" w:name="_GoBack"/>
      <w:bookmarkEnd w:id="0"/>
      <w:r w:rsidRPr="00ED3242">
        <w:rPr>
          <w:rFonts w:ascii="仿宋" w:eastAsia="仿宋" w:hAnsi="仿宋" w:cs="仿宋"/>
          <w:b/>
          <w:bCs/>
          <w:kern w:val="0"/>
          <w:sz w:val="32"/>
          <w:szCs w:val="32"/>
        </w:rPr>
        <w:t xml:space="preserve">      </w:t>
      </w:r>
      <w:r w:rsidRPr="00ED3242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日期：</w:t>
      </w:r>
      <w:r w:rsidRPr="00ED3242">
        <w:rPr>
          <w:rFonts w:ascii="仿宋" w:eastAsia="仿宋" w:hAnsi="仿宋" w:cs="仿宋"/>
          <w:b/>
          <w:bCs/>
          <w:kern w:val="0"/>
          <w:sz w:val="32"/>
          <w:szCs w:val="32"/>
          <w:u w:val="single"/>
        </w:rPr>
        <w:t xml:space="preserve">               </w:t>
      </w:r>
    </w:p>
    <w:sectPr w:rsidR="00F01571" w:rsidSect="00ED324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571" w:rsidRDefault="00F01571" w:rsidP="00990AD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01571" w:rsidRDefault="00F01571" w:rsidP="00990AD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571" w:rsidRDefault="00F01571" w:rsidP="00990AD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01571" w:rsidRDefault="00F01571" w:rsidP="00990AD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3242"/>
    <w:rsid w:val="00015E4E"/>
    <w:rsid w:val="00056112"/>
    <w:rsid w:val="00092621"/>
    <w:rsid w:val="000A7A8C"/>
    <w:rsid w:val="000E592F"/>
    <w:rsid w:val="00143242"/>
    <w:rsid w:val="001754CD"/>
    <w:rsid w:val="001C472B"/>
    <w:rsid w:val="00276DF6"/>
    <w:rsid w:val="00286BB3"/>
    <w:rsid w:val="002E1B69"/>
    <w:rsid w:val="00320C27"/>
    <w:rsid w:val="00405267"/>
    <w:rsid w:val="00413072"/>
    <w:rsid w:val="00436BBD"/>
    <w:rsid w:val="00451C45"/>
    <w:rsid w:val="00465EAA"/>
    <w:rsid w:val="00473B5F"/>
    <w:rsid w:val="004878E3"/>
    <w:rsid w:val="005652E6"/>
    <w:rsid w:val="005A43BE"/>
    <w:rsid w:val="005E3F1E"/>
    <w:rsid w:val="005E70D0"/>
    <w:rsid w:val="006017D1"/>
    <w:rsid w:val="00634BAA"/>
    <w:rsid w:val="00651AE8"/>
    <w:rsid w:val="007105DA"/>
    <w:rsid w:val="00817F62"/>
    <w:rsid w:val="00822FDC"/>
    <w:rsid w:val="00843108"/>
    <w:rsid w:val="00850122"/>
    <w:rsid w:val="008513F3"/>
    <w:rsid w:val="008A1910"/>
    <w:rsid w:val="009331C6"/>
    <w:rsid w:val="009872AF"/>
    <w:rsid w:val="00990AD5"/>
    <w:rsid w:val="009C7859"/>
    <w:rsid w:val="00A07730"/>
    <w:rsid w:val="00A72997"/>
    <w:rsid w:val="00A93382"/>
    <w:rsid w:val="00AB6AEA"/>
    <w:rsid w:val="00B332AD"/>
    <w:rsid w:val="00B751A3"/>
    <w:rsid w:val="00B81739"/>
    <w:rsid w:val="00BD5BED"/>
    <w:rsid w:val="00BF2D6C"/>
    <w:rsid w:val="00CB2743"/>
    <w:rsid w:val="00CD3446"/>
    <w:rsid w:val="00CF0E4A"/>
    <w:rsid w:val="00CF1E6E"/>
    <w:rsid w:val="00D154AE"/>
    <w:rsid w:val="00D25B01"/>
    <w:rsid w:val="00D4139C"/>
    <w:rsid w:val="00D43FD5"/>
    <w:rsid w:val="00D4780D"/>
    <w:rsid w:val="00D56DCF"/>
    <w:rsid w:val="00D623DA"/>
    <w:rsid w:val="00DC2099"/>
    <w:rsid w:val="00DD4AEE"/>
    <w:rsid w:val="00DD4D7B"/>
    <w:rsid w:val="00EA3E25"/>
    <w:rsid w:val="00EC4E75"/>
    <w:rsid w:val="00ED3242"/>
    <w:rsid w:val="00F01571"/>
    <w:rsid w:val="00FC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108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E70D0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90A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90AD5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990A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90A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94</TotalTime>
  <Pages>1</Pages>
  <Words>49</Words>
  <Characters>280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37100002</dc:creator>
  <cp:keywords/>
  <dc:description/>
  <cp:lastModifiedBy>chen</cp:lastModifiedBy>
  <cp:revision>31</cp:revision>
  <cp:lastPrinted>2014-01-06T01:10:00Z</cp:lastPrinted>
  <dcterms:created xsi:type="dcterms:W3CDTF">2013-12-23T06:14:00Z</dcterms:created>
  <dcterms:modified xsi:type="dcterms:W3CDTF">2015-01-22T07:55:00Z</dcterms:modified>
</cp:coreProperties>
</file>