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3E0AA">
      <w:pPr>
        <w:outlineLvl w:val="0"/>
        <w:rPr>
          <w:rFonts w:ascii="黑体" w:eastAsia="黑体"/>
          <w:sz w:val="30"/>
          <w:szCs w:val="30"/>
        </w:rPr>
      </w:pPr>
      <w:r>
        <w:rPr>
          <w:szCs w:val="24"/>
        </w:rPr>
        <w:drawing>
          <wp:inline distT="0" distB="0" distL="0" distR="0">
            <wp:extent cx="2734310" cy="619760"/>
            <wp:effectExtent l="0" t="0" r="8890" b="8890"/>
            <wp:docPr id="2045823382" name="图片 2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823382" name="图片 2" descr="黑色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EA55D">
      <w:pPr>
        <w:outlineLvl w:val="0"/>
        <w:rPr>
          <w:rFonts w:ascii="黑体" w:eastAsia="黑体"/>
          <w:sz w:val="30"/>
          <w:szCs w:val="30"/>
        </w:rPr>
      </w:pPr>
    </w:p>
    <w:p w14:paraId="5A0A9ED3">
      <w:pPr>
        <w:rPr>
          <w:szCs w:val="24"/>
        </w:rPr>
      </w:pPr>
    </w:p>
    <w:p w14:paraId="647BEDC6">
      <w:pPr>
        <w:rPr>
          <w:szCs w:val="24"/>
        </w:rPr>
      </w:pPr>
    </w:p>
    <w:p w14:paraId="015DBF11">
      <w:pPr>
        <w:widowControl/>
        <w:jc w:val="center"/>
        <w:rPr>
          <w:rFonts w:hint="eastAsia" w:ascii="微软雅黑" w:hAnsi="微软雅黑" w:eastAsia="微软雅黑"/>
          <w:b/>
          <w:bCs/>
          <w:color w:val="000000"/>
          <w:sz w:val="44"/>
          <w:szCs w:val="44"/>
        </w:rPr>
      </w:pPr>
      <w:bookmarkStart w:id="0" w:name="_Hlk225604544"/>
      <w:r>
        <w:rPr>
          <w:rFonts w:ascii="微软雅黑" w:hAnsi="微软雅黑" w:eastAsia="微软雅黑"/>
          <w:b/>
          <w:bCs/>
          <w:color w:val="000000"/>
          <w:sz w:val="44"/>
          <w:szCs w:val="44"/>
        </w:rPr>
        <w:t>上海工程技术大学服务贡献能力跃升计划</w:t>
      </w:r>
    </w:p>
    <w:bookmarkEnd w:id="0"/>
    <w:p w14:paraId="0477A581">
      <w:pPr>
        <w:widowControl/>
        <w:jc w:val="center"/>
        <w:rPr>
          <w:rFonts w:hint="eastAsia" w:ascii="微软雅黑" w:hAnsi="微软雅黑" w:eastAsia="微软雅黑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color w:val="000000"/>
          <w:sz w:val="32"/>
          <w:szCs w:val="32"/>
        </w:rPr>
        <w:t>卓越工程师学院重点领域专项班建设申报</w:t>
      </w:r>
      <w:r>
        <w:rPr>
          <w:rFonts w:hint="eastAsia" w:ascii="微软雅黑" w:hAnsi="微软雅黑" w:eastAsia="微软雅黑"/>
          <w:b/>
          <w:bCs/>
          <w:color w:val="000000"/>
          <w:sz w:val="32"/>
          <w:szCs w:val="32"/>
          <w:lang w:val="en-US" w:eastAsia="zh-CN"/>
        </w:rPr>
        <w:t>书</w:t>
      </w:r>
      <w:bookmarkStart w:id="6" w:name="_GoBack"/>
      <w:bookmarkEnd w:id="6"/>
    </w:p>
    <w:p w14:paraId="7D14ED6C">
      <w:pPr>
        <w:jc w:val="center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（2026年度）</w:t>
      </w:r>
    </w:p>
    <w:p w14:paraId="26E55057">
      <w:pPr>
        <w:jc w:val="center"/>
        <w:rPr>
          <w:rFonts w:hint="eastAsia" w:ascii="宋体" w:hAnsi="宋体"/>
          <w:b/>
          <w:sz w:val="32"/>
          <w:szCs w:val="32"/>
        </w:rPr>
      </w:pPr>
    </w:p>
    <w:p w14:paraId="4647D6D2">
      <w:pPr>
        <w:widowControl/>
        <w:spacing w:line="17" w:lineRule="atLeast"/>
        <w:jc w:val="center"/>
        <w:outlineLvl w:val="2"/>
        <w:rPr>
          <w:rFonts w:hint="eastAsia" w:ascii="黑体" w:hAnsi="宋体" w:eastAsia="黑体"/>
          <w:b/>
          <w:bCs/>
          <w:kern w:val="0"/>
          <w:sz w:val="48"/>
          <w:szCs w:val="27"/>
        </w:rPr>
      </w:pPr>
    </w:p>
    <w:p w14:paraId="16424ED5">
      <w:pPr>
        <w:widowControl/>
        <w:spacing w:line="17" w:lineRule="atLeast"/>
        <w:jc w:val="center"/>
        <w:outlineLvl w:val="2"/>
        <w:rPr>
          <w:rFonts w:hint="eastAsia" w:ascii="黑体" w:hAnsi="宋体" w:eastAsia="黑体"/>
          <w:b/>
          <w:bCs/>
          <w:kern w:val="0"/>
          <w:sz w:val="48"/>
          <w:szCs w:val="27"/>
        </w:rPr>
      </w:pPr>
    </w:p>
    <w:p w14:paraId="1474A957">
      <w:pPr>
        <w:widowControl/>
        <w:spacing w:line="17" w:lineRule="atLeast"/>
        <w:outlineLvl w:val="2"/>
        <w:rPr>
          <w:rFonts w:hint="eastAsia" w:ascii="黑体" w:hAnsi="宋体" w:eastAsia="黑体"/>
          <w:b/>
          <w:bCs/>
          <w:kern w:val="0"/>
          <w:sz w:val="48"/>
          <w:szCs w:val="27"/>
        </w:rPr>
      </w:pPr>
    </w:p>
    <w:p w14:paraId="4D091F7D">
      <w:pPr>
        <w:spacing w:line="360" w:lineRule="auto"/>
        <w:ind w:left="840" w:leftChars="400"/>
        <w:jc w:val="center"/>
        <w:rPr>
          <w:rFonts w:eastAsia="黑体"/>
          <w:sz w:val="28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776"/>
      </w:tblGrid>
      <w:tr w14:paraId="270EE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4B24CE99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项目名称：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E16AD9B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714B6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2D7837FA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申报学院：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8084BA8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73BAC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744AB9B6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合作企业：</w:t>
            </w:r>
          </w:p>
        </w:tc>
        <w:tc>
          <w:tcPr>
            <w:tcW w:w="3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1C37DB7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307A8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5F5A06B4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  <w:tc>
          <w:tcPr>
            <w:tcW w:w="3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BC00487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79191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669D4663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面向产业领域：</w:t>
            </w:r>
          </w:p>
        </w:tc>
        <w:tc>
          <w:tcPr>
            <w:tcW w:w="3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A222AD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5848F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51B1EC82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项目负责人：</w:t>
            </w:r>
          </w:p>
        </w:tc>
        <w:tc>
          <w:tcPr>
            <w:tcW w:w="3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1CB1DF4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31ABC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8" w:type="dxa"/>
          </w:tcPr>
          <w:p w14:paraId="01DCA56B">
            <w:pPr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建设周期：</w:t>
            </w:r>
          </w:p>
        </w:tc>
        <w:tc>
          <w:tcPr>
            <w:tcW w:w="3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8C2BBD0"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</w:tbl>
    <w:p w14:paraId="7FAB5F0B">
      <w:pPr>
        <w:spacing w:line="360" w:lineRule="auto"/>
        <w:rPr>
          <w:rFonts w:eastAsia="黑体"/>
          <w:sz w:val="28"/>
          <w:szCs w:val="24"/>
        </w:rPr>
      </w:pPr>
    </w:p>
    <w:p w14:paraId="6C6A235A">
      <w:pPr>
        <w:spacing w:line="360" w:lineRule="auto"/>
        <w:rPr>
          <w:rFonts w:ascii="黑体" w:eastAsia="黑体"/>
          <w:sz w:val="24"/>
          <w:szCs w:val="24"/>
        </w:rPr>
      </w:pPr>
    </w:p>
    <w:p w14:paraId="3EDB255D">
      <w:pPr>
        <w:spacing w:line="360" w:lineRule="auto"/>
        <w:jc w:val="center"/>
        <w:rPr>
          <w:rFonts w:ascii="黑体" w:eastAsia="黑体"/>
          <w:sz w:val="24"/>
          <w:szCs w:val="24"/>
        </w:rPr>
      </w:pPr>
    </w:p>
    <w:p w14:paraId="599EA5C7">
      <w:pPr>
        <w:jc w:val="center"/>
        <w:outlineLvl w:val="0"/>
        <w:rPr>
          <w:rFonts w:hint="eastAsia" w:ascii="黑体" w:hAnsi="黑体" w:eastAsia="黑体" w:cs="Calibri"/>
          <w:sz w:val="32"/>
          <w:szCs w:val="32"/>
        </w:rPr>
      </w:pPr>
      <w:r>
        <w:rPr>
          <w:rFonts w:hint="eastAsia" w:ascii="黑体" w:hAnsi="黑体" w:eastAsia="黑体" w:cs="Calibri"/>
          <w:sz w:val="32"/>
          <w:szCs w:val="32"/>
        </w:rPr>
        <w:t>上</w:t>
      </w:r>
      <w:r>
        <w:rPr>
          <w:rFonts w:hint="eastAsia" w:ascii="黑体" w:hAnsi="黑体" w:eastAsia="黑体" w:cs="微软雅黑"/>
          <w:sz w:val="32"/>
          <w:szCs w:val="32"/>
        </w:rPr>
        <w:t>海</w:t>
      </w:r>
      <w:r>
        <w:rPr>
          <w:rFonts w:hint="eastAsia" w:ascii="黑体" w:hAnsi="黑体" w:eastAsia="黑体" w:cs="___WRD_EMBED_SUB_46"/>
          <w:sz w:val="32"/>
          <w:szCs w:val="32"/>
        </w:rPr>
        <w:t>工程技术大学</w:t>
      </w:r>
    </w:p>
    <w:p w14:paraId="364AADFE">
      <w:pPr>
        <w:jc w:val="center"/>
        <w:rPr>
          <w:rFonts w:hint="eastAsia" w:ascii="黑体" w:hAnsi="黑体" w:eastAsia="黑体" w:cs="Calibri"/>
          <w:szCs w:val="21"/>
        </w:rPr>
      </w:pPr>
      <w:r>
        <w:rPr>
          <w:rFonts w:hint="eastAsia" w:ascii="黑体" w:hAnsi="黑体" w:eastAsia="黑体" w:cs="Calibri"/>
          <w:sz w:val="28"/>
          <w:szCs w:val="28"/>
        </w:rPr>
        <w:t xml:space="preserve"> 年    月    日</w:t>
      </w:r>
    </w:p>
    <w:p w14:paraId="4E0491A5">
      <w:pPr>
        <w:jc w:val="center"/>
        <w:outlineLvl w:val="0"/>
        <w:rPr>
          <w:rFonts w:ascii="黑体" w:eastAsia="黑体"/>
          <w:sz w:val="36"/>
          <w:szCs w:val="24"/>
        </w:rPr>
        <w:sectPr>
          <w:headerReference r:id="rId3" w:type="default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3AF3E32C">
      <w:pPr>
        <w:jc w:val="center"/>
        <w:outlineLvl w:val="0"/>
        <w:rPr>
          <w:rFonts w:ascii="黑体" w:eastAsia="黑体"/>
          <w:sz w:val="36"/>
          <w:szCs w:val="24"/>
        </w:rPr>
      </w:pPr>
      <w:r>
        <w:rPr>
          <w:rFonts w:hint="eastAsia" w:ascii="黑体" w:eastAsia="黑体"/>
          <w:sz w:val="36"/>
          <w:szCs w:val="24"/>
        </w:rPr>
        <w:t>填 写 要 求</w:t>
      </w:r>
    </w:p>
    <w:p w14:paraId="395EE6BA">
      <w:pPr>
        <w:rPr>
          <w:rFonts w:hint="eastAsia" w:ascii="仿宋" w:hAnsi="仿宋" w:eastAsia="仿宋"/>
          <w:szCs w:val="24"/>
        </w:rPr>
      </w:pPr>
    </w:p>
    <w:p w14:paraId="08C63BF3">
      <w:pPr>
        <w:tabs>
          <w:tab w:val="left" w:pos="570"/>
        </w:tabs>
        <w:spacing w:line="360" w:lineRule="auto"/>
        <w:rPr>
          <w:rFonts w:hint="eastAsia" w:ascii="仿宋" w:hAnsi="仿宋" w:eastAsia="仿宋"/>
          <w:sz w:val="28"/>
          <w:szCs w:val="24"/>
        </w:rPr>
      </w:pPr>
      <w:bookmarkStart w:id="1" w:name="OLE_LINK1"/>
      <w:r>
        <w:rPr>
          <w:rFonts w:hint="eastAsia" w:ascii="仿宋" w:hAnsi="仿宋" w:eastAsia="仿宋" w:cs="微软雅黑"/>
          <w:sz w:val="28"/>
          <w:szCs w:val="24"/>
        </w:rPr>
        <w:t>一、请严格按表中要求如实填写各项。</w:t>
      </w:r>
    </w:p>
    <w:p w14:paraId="37F68C9B">
      <w:pPr>
        <w:spacing w:line="360" w:lineRule="auto"/>
        <w:rPr>
          <w:rFonts w:hint="eastAsia" w:ascii="仿宋" w:hAnsi="仿宋" w:eastAsia="仿宋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二、请以</w:t>
      </w:r>
      <w:r>
        <w:rPr>
          <w:rFonts w:hint="eastAsia" w:ascii="仿宋" w:hAnsi="仿宋" w:eastAsia="仿宋"/>
          <w:sz w:val="28"/>
          <w:szCs w:val="24"/>
        </w:rPr>
        <w:t>word</w:t>
      </w:r>
      <w:r>
        <w:rPr>
          <w:rFonts w:hint="eastAsia" w:ascii="仿宋" w:hAnsi="仿宋" w:eastAsia="仿宋" w:cs="微软雅黑"/>
          <w:sz w:val="28"/>
          <w:szCs w:val="24"/>
        </w:rPr>
        <w:t>文档格式填写表中各栏目。</w:t>
      </w:r>
    </w:p>
    <w:p w14:paraId="087CDA0C">
      <w:pPr>
        <w:spacing w:line="360" w:lineRule="auto"/>
        <w:rPr>
          <w:rFonts w:hint="eastAsia" w:ascii="仿宋" w:hAnsi="仿宋" w:eastAsia="仿宋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三、一律以</w:t>
      </w:r>
      <w:r>
        <w:rPr>
          <w:rFonts w:hint="eastAsia" w:ascii="仿宋" w:hAnsi="仿宋" w:eastAsia="仿宋"/>
          <w:sz w:val="28"/>
          <w:szCs w:val="24"/>
        </w:rPr>
        <w:t>A4</w:t>
      </w:r>
      <w:r>
        <w:rPr>
          <w:rFonts w:hint="eastAsia" w:ascii="仿宋" w:hAnsi="仿宋" w:eastAsia="仿宋" w:cs="微软雅黑"/>
          <w:sz w:val="28"/>
          <w:szCs w:val="24"/>
        </w:rPr>
        <w:t>篇幅上报，如表格篇幅不够可加长。</w:t>
      </w:r>
    </w:p>
    <w:p w14:paraId="38C5B9A1">
      <w:pPr>
        <w:spacing w:line="360" w:lineRule="auto"/>
        <w:rPr>
          <w:rFonts w:hint="eastAsia" w:ascii="仿宋" w:hAnsi="仿宋" w:eastAsia="仿宋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四、如有附件或其他情况说明，请另加纸。</w:t>
      </w:r>
    </w:p>
    <w:bookmarkEnd w:id="1"/>
    <w:p w14:paraId="27FC3F0D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130B9D82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3FA63827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66C50549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2F68A88C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5D16D355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4FB640DD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1DE34816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335139C0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4E2158B6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0A3D326C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51BFA766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6818FD49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68C415B3">
      <w:pPr>
        <w:widowControl/>
        <w:rPr>
          <w:rFonts w:hint="eastAsia" w:ascii="黑体" w:hAnsi="黑体" w:eastAsia="黑体" w:cs="宋体"/>
          <w:b/>
          <w:sz w:val="30"/>
          <w:szCs w:val="30"/>
        </w:rPr>
      </w:pPr>
    </w:p>
    <w:p w14:paraId="6D1CB6D7">
      <w:pPr>
        <w:widowControl/>
        <w:rPr>
          <w:rFonts w:hint="eastAsia" w:ascii="黑体" w:hAnsi="黑体" w:eastAsia="黑体" w:cs="宋体"/>
          <w:b/>
          <w:sz w:val="24"/>
          <w:szCs w:val="24"/>
        </w:rPr>
      </w:pPr>
    </w:p>
    <w:p w14:paraId="7E29470E">
      <w:pPr>
        <w:widowControl/>
        <w:rPr>
          <w:rFonts w:hint="eastAsia" w:ascii="黑体" w:hAnsi="黑体" w:eastAsia="黑体" w:cs="宋体"/>
          <w:b/>
          <w:sz w:val="28"/>
          <w:szCs w:val="28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一、基本信息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95"/>
        <w:gridCol w:w="445"/>
        <w:gridCol w:w="739"/>
        <w:gridCol w:w="590"/>
        <w:gridCol w:w="888"/>
        <w:gridCol w:w="886"/>
        <w:gridCol w:w="592"/>
        <w:gridCol w:w="739"/>
        <w:gridCol w:w="443"/>
        <w:gridCol w:w="296"/>
        <w:gridCol w:w="1480"/>
      </w:tblGrid>
      <w:tr w14:paraId="42FA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6" w:type="dxa"/>
            <w:gridSpan w:val="3"/>
          </w:tcPr>
          <w:p w14:paraId="5ADCDB0F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专项班名称</w:t>
            </w:r>
          </w:p>
        </w:tc>
        <w:tc>
          <w:tcPr>
            <w:tcW w:w="2217" w:type="dxa"/>
            <w:gridSpan w:val="3"/>
          </w:tcPr>
          <w:p w14:paraId="65CCACC8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17" w:type="dxa"/>
            <w:gridSpan w:val="3"/>
          </w:tcPr>
          <w:p w14:paraId="780D68CB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面向产业领域</w:t>
            </w:r>
          </w:p>
        </w:tc>
        <w:tc>
          <w:tcPr>
            <w:tcW w:w="2219" w:type="dxa"/>
            <w:gridSpan w:val="3"/>
          </w:tcPr>
          <w:p w14:paraId="2F6B5078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5C14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6" w:type="dxa"/>
            <w:gridSpan w:val="3"/>
          </w:tcPr>
          <w:p w14:paraId="02EA3E38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依托学位类别</w:t>
            </w:r>
          </w:p>
        </w:tc>
        <w:tc>
          <w:tcPr>
            <w:tcW w:w="2217" w:type="dxa"/>
            <w:gridSpan w:val="3"/>
          </w:tcPr>
          <w:p w14:paraId="6F61A768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17" w:type="dxa"/>
            <w:gridSpan w:val="3"/>
          </w:tcPr>
          <w:p w14:paraId="1060426A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牵头学院</w:t>
            </w:r>
          </w:p>
        </w:tc>
        <w:tc>
          <w:tcPr>
            <w:tcW w:w="2219" w:type="dxa"/>
            <w:gridSpan w:val="3"/>
          </w:tcPr>
          <w:p w14:paraId="57E089D7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5726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6" w:type="dxa"/>
            <w:gridSpan w:val="3"/>
          </w:tcPr>
          <w:p w14:paraId="0A93BE6C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拟招生规模</w:t>
            </w:r>
          </w:p>
        </w:tc>
        <w:tc>
          <w:tcPr>
            <w:tcW w:w="2217" w:type="dxa"/>
            <w:gridSpan w:val="3"/>
          </w:tcPr>
          <w:p w14:paraId="60FCE3FD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17" w:type="dxa"/>
            <w:gridSpan w:val="3"/>
          </w:tcPr>
          <w:p w14:paraId="60C347EF">
            <w:pPr>
              <w:widowControl/>
              <w:spacing w:line="56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   制</w:t>
            </w:r>
          </w:p>
        </w:tc>
        <w:tc>
          <w:tcPr>
            <w:tcW w:w="2219" w:type="dxa"/>
            <w:gridSpan w:val="3"/>
          </w:tcPr>
          <w:p w14:paraId="3EAB92A9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0B6F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  <w:gridSpan w:val="12"/>
          </w:tcPr>
          <w:p w14:paraId="18C9A943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合作企业信息</w:t>
            </w:r>
          </w:p>
        </w:tc>
      </w:tr>
      <w:tr w14:paraId="4D38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gridSpan w:val="2"/>
          </w:tcPr>
          <w:p w14:paraId="6E9BC202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1774" w:type="dxa"/>
            <w:gridSpan w:val="3"/>
          </w:tcPr>
          <w:p w14:paraId="686EAEA6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产业领域</w:t>
            </w:r>
          </w:p>
        </w:tc>
        <w:tc>
          <w:tcPr>
            <w:tcW w:w="1774" w:type="dxa"/>
            <w:gridSpan w:val="2"/>
          </w:tcPr>
          <w:p w14:paraId="792F141B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774" w:type="dxa"/>
            <w:gridSpan w:val="3"/>
          </w:tcPr>
          <w:p w14:paraId="1E234F0A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部门及职务</w:t>
            </w:r>
          </w:p>
        </w:tc>
        <w:tc>
          <w:tcPr>
            <w:tcW w:w="1776" w:type="dxa"/>
            <w:gridSpan w:val="2"/>
          </w:tcPr>
          <w:p w14:paraId="6689BD85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</w:t>
            </w:r>
          </w:p>
        </w:tc>
      </w:tr>
      <w:tr w14:paraId="2FC1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gridSpan w:val="2"/>
          </w:tcPr>
          <w:p w14:paraId="14960C59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3"/>
          </w:tcPr>
          <w:p w14:paraId="5B6462F6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14:paraId="35354CC9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3"/>
          </w:tcPr>
          <w:p w14:paraId="58CF978E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gridSpan w:val="2"/>
          </w:tcPr>
          <w:p w14:paraId="2EF608F0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1A2CD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gridSpan w:val="2"/>
          </w:tcPr>
          <w:p w14:paraId="3FBD5381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3"/>
          </w:tcPr>
          <w:p w14:paraId="5D396536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14:paraId="7DECB14A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3"/>
          </w:tcPr>
          <w:p w14:paraId="7C5A5A91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gridSpan w:val="2"/>
          </w:tcPr>
          <w:p w14:paraId="31516217">
            <w:pPr>
              <w:widowControl/>
              <w:spacing w:line="560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1939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  <w:gridSpan w:val="12"/>
          </w:tcPr>
          <w:p w14:paraId="0D65E61E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项目负责人基本情况</w:t>
            </w:r>
          </w:p>
        </w:tc>
      </w:tr>
      <w:tr w14:paraId="7AFB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 w14:paraId="59C67B54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名</w:t>
            </w:r>
          </w:p>
        </w:tc>
        <w:tc>
          <w:tcPr>
            <w:tcW w:w="1479" w:type="dxa"/>
            <w:gridSpan w:val="3"/>
          </w:tcPr>
          <w:p w14:paraId="2E7620EE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04DA1505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别</w:t>
            </w:r>
          </w:p>
        </w:tc>
        <w:tc>
          <w:tcPr>
            <w:tcW w:w="1478" w:type="dxa"/>
            <w:gridSpan w:val="2"/>
          </w:tcPr>
          <w:p w14:paraId="3D650A07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683E84A2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1480" w:type="dxa"/>
          </w:tcPr>
          <w:p w14:paraId="41732FBD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D35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 w14:paraId="15D0CB61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历</w:t>
            </w:r>
          </w:p>
        </w:tc>
        <w:tc>
          <w:tcPr>
            <w:tcW w:w="1479" w:type="dxa"/>
            <w:gridSpan w:val="3"/>
          </w:tcPr>
          <w:p w14:paraId="06170469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3C10DE27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位</w:t>
            </w:r>
          </w:p>
        </w:tc>
        <w:tc>
          <w:tcPr>
            <w:tcW w:w="1478" w:type="dxa"/>
            <w:gridSpan w:val="2"/>
          </w:tcPr>
          <w:p w14:paraId="6E2745DF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73B075B1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话</w:t>
            </w:r>
          </w:p>
        </w:tc>
        <w:tc>
          <w:tcPr>
            <w:tcW w:w="1480" w:type="dxa"/>
          </w:tcPr>
          <w:p w14:paraId="53A006E7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F0B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 w14:paraId="50133EE7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 箱</w:t>
            </w:r>
          </w:p>
        </w:tc>
        <w:tc>
          <w:tcPr>
            <w:tcW w:w="1479" w:type="dxa"/>
            <w:gridSpan w:val="3"/>
          </w:tcPr>
          <w:p w14:paraId="0D611164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2"/>
          </w:tcPr>
          <w:p w14:paraId="5FE4EB43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称</w:t>
            </w:r>
          </w:p>
        </w:tc>
        <w:tc>
          <w:tcPr>
            <w:tcW w:w="1478" w:type="dxa"/>
            <w:gridSpan w:val="2"/>
          </w:tcPr>
          <w:p w14:paraId="6C22638C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7E51D583">
            <w:pPr>
              <w:widowControl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研究方向</w:t>
            </w:r>
          </w:p>
        </w:tc>
        <w:tc>
          <w:tcPr>
            <w:tcW w:w="1480" w:type="dxa"/>
          </w:tcPr>
          <w:p w14:paraId="2478F2E9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761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  <w:gridSpan w:val="12"/>
          </w:tcPr>
          <w:p w14:paraId="0A0FCC50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项目负责人近5年具有代表性的学术成果，代表性科研项目（包括项目执行年限、经费和委托单位等）、学术论文、专利、转化成果和学术表彰/奖励等</w:t>
            </w:r>
          </w:p>
          <w:p w14:paraId="1B1DE079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4393967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149133F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097603C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43544E1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AA0431B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13B34B4"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0FF088A8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二、</w:t>
      </w:r>
      <w:r>
        <w:rPr>
          <w:rFonts w:hint="eastAsia" w:ascii="黑体" w:hAnsi="黑体" w:eastAsia="黑体"/>
          <w:bCs/>
          <w:sz w:val="28"/>
          <w:szCs w:val="28"/>
        </w:rPr>
        <w:t>需求分析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09FC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69" w:type="dxa"/>
          </w:tcPr>
          <w:p w14:paraId="1DD4BE46">
            <w:pPr>
              <w:widowControl/>
              <w:rPr>
                <w:rFonts w:hint="eastAsia" w:ascii="黑体" w:hAnsi="黑体" w:eastAsia="黑体" w:cs="宋体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（精准分析本项目所重点服务的国家、区域、行业的重大需求、重点领域基本情况，原则上应源于国家、区域、行业的政策性支持，以及一定数量代表性重点企业的实际调研等，需提供政策文件或调研报告等）</w:t>
            </w:r>
          </w:p>
          <w:p w14:paraId="0594388F">
            <w:pPr>
              <w:widowControl/>
              <w:rPr>
                <w:rFonts w:hint="eastAsia" w:ascii="黑体" w:hAnsi="黑体" w:eastAsia="黑体" w:cs="宋体"/>
                <w:sz w:val="30"/>
                <w:szCs w:val="30"/>
              </w:rPr>
            </w:pPr>
          </w:p>
          <w:p w14:paraId="224A711C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CE20AA1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6BE7298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D2C4818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5B58EC9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63B340A2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8EB31C4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FC03088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651A0C9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00AAD0D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99E53C5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E2EB81D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505254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6A2EB85C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D0C500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6AA0EF51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59E0ED0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B1994B1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133941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A51A1EA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08E77D2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5A935AE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43B0B032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E80A3A7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2C5968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12D17F5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</w:tc>
      </w:tr>
    </w:tbl>
    <w:p w14:paraId="37AB6BEF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三、专项班建设方案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1DF6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</w:tcPr>
          <w:p w14:paraId="4ED102F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（简述专项班聚焦重点产业领域方向、牵头学院、主要依托学科专业、招生选拔机制、人才培养模式改革、课程体系重构方案、校企双导师队伍建设、驻企培养、实践成果申请学位评价体系、联培基地建设等）</w:t>
            </w:r>
          </w:p>
          <w:p w14:paraId="436C29F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99796DC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7836DA9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812A9E8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F0D2E5A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7B82350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E2F8E34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C9900FB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4C791ED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C4DF580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DBA69F7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A71F777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DB84341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71A7E3F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5D703D5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AA89B2E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A44CF1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0D992FF2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8C19665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FD297B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3D93C30F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96AA26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17A7EDA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5DB6E49F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22C9635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4735E493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98EAD12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  <w:p w14:paraId="71928B4A">
            <w:pPr>
              <w:widowControl/>
              <w:rPr>
                <w:rFonts w:hint="eastAsia" w:ascii="黑体" w:hAnsi="黑体" w:eastAsia="黑体" w:cs="宋体"/>
                <w:b/>
                <w:sz w:val="30"/>
                <w:szCs w:val="30"/>
              </w:rPr>
            </w:pPr>
          </w:p>
        </w:tc>
      </w:tr>
    </w:tbl>
    <w:p w14:paraId="303A8C15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四、专项班人才培养方案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2DE3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</w:tcPr>
          <w:p w14:paraId="35E402FA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（简述专项班培养目标、培养方向、培养方案、课程设置、入企实践安排等情况，需提供专项班人才培养方案）</w:t>
            </w:r>
          </w:p>
          <w:p w14:paraId="16DE3D44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66C2C157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FCA02E8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104F9852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2485EB53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F28ABA5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B46D18F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1AD72BAF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443E474E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20A4E731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28C2DCE4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7543B88D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9A2E4AE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2B4147EF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55BBCC6E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796F6EEC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54CBB7F8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6EFD6469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C53D6D8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6806E729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6036EFE2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586EA89D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580A99FA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0D7AA2BE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15770C08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353E11A2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4636F8CE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3606899B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46E25EAF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  <w:p w14:paraId="23CA95DC">
            <w:pPr>
              <w:widowControl/>
              <w:adjustRightInd w:val="0"/>
              <w:snapToGrid w:val="0"/>
              <w:rPr>
                <w:rFonts w:hint="eastAsia" w:ascii="黑体" w:hAnsi="黑体" w:eastAsia="黑体" w:cs="宋体"/>
                <w:sz w:val="28"/>
                <w:szCs w:val="28"/>
              </w:rPr>
            </w:pPr>
          </w:p>
        </w:tc>
      </w:tr>
    </w:tbl>
    <w:p w14:paraId="5EED01DD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五、校企联合培养基础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4AD1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</w:tcPr>
          <w:p w14:paraId="456D67B5">
            <w:pPr>
              <w:widowControl/>
              <w:adjustRightInd w:val="0"/>
              <w:snapToGrid w:val="0"/>
              <w:rPr>
                <w:rFonts w:hint="eastAsia"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（简述专项班主要的合作企业数量、企业基本情况、双方合作基础、未来合作意向、联合培养机制、联合技术攻关课题等方面情况，需提供合作企业清单及相应证明材料）</w:t>
            </w:r>
          </w:p>
          <w:p w14:paraId="11305E3A">
            <w:pPr>
              <w:snapToGrid w:val="0"/>
              <w:ind w:firstLine="562" w:firstLineChars="200"/>
              <w:rPr>
                <w:rFonts w:hint="eastAsia" w:ascii="宋体" w:hAnsi="宋体" w:cs="宋体"/>
                <w:b/>
                <w:sz w:val="28"/>
                <w:szCs w:val="28"/>
              </w:rPr>
            </w:pPr>
          </w:p>
          <w:p w14:paraId="079B97E3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71E9782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BA75155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0CE81481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E675E9F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EA5D7B9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B51A581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64722C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20DE8C2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AA74AB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EEA526D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E691ADA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13815C2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FA770FD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5A69EFB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42DF3C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1EED98A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31C437F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4E563A19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CFFBE8D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A3E0F8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9E65B8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552075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6F0380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8A2FAF9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4F8321C2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4B3009E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C882E8B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F6E611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48906E7A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7EB092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ECBC86F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AD50FEF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</w:tc>
      </w:tr>
    </w:tbl>
    <w:p w14:paraId="50542936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六、预期成果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11F25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</w:tcPr>
          <w:p w14:paraId="18887802">
            <w:pPr>
              <w:widowControl/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</w:pPr>
            <w:bookmarkStart w:id="2" w:name="OLE_LINK5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（预期成效需严格对照建设指南要求，明确量化指标，确保7项成果全覆盖）</w:t>
            </w:r>
          </w:p>
          <w:bookmarkEnd w:id="2"/>
          <w:p w14:paraId="6DEEB739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9F7E683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6532381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E85E5B4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1C9FC10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CD7CB34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D9B581E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B9042A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859CCA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480CB6F9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AD450EA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4B8611B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00F4F0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90E9D00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DFD7FF8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EEF55A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98C55CD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2C2C131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DE0B808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0D11A595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0E56C6B3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4197A3D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56BC3A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716271D1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8B5650C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</w:tc>
      </w:tr>
    </w:tbl>
    <w:p w14:paraId="5275933A">
      <w:pPr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七、</w:t>
      </w:r>
      <w:r>
        <w:rPr>
          <w:rFonts w:hint="eastAsia" w:ascii="黑体" w:hAnsi="黑体" w:eastAsia="黑体"/>
          <w:sz w:val="28"/>
          <w:szCs w:val="28"/>
        </w:rPr>
        <w:t>运行管理及保障措施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6C1C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</w:tcPr>
          <w:p w14:paraId="7E423E6E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（简述保证专项班培养质量、实现培养目标的政策制度、资源投入、工作举措等，需提供相应证明材料）</w:t>
            </w:r>
          </w:p>
          <w:p w14:paraId="211C5574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64042BF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5A6C821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5762C3B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9C7A277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5B778F9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6BCD496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3389A74D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3F4A7391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3F4A9A3">
            <w:pPr>
              <w:widowControl/>
              <w:spacing w:line="560" w:lineRule="exac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19D707E4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八、经费预算</w:t>
      </w:r>
    </w:p>
    <w:tbl>
      <w:tblPr>
        <w:tblStyle w:val="4"/>
        <w:tblW w:w="9031" w:type="dxa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1095"/>
        <w:gridCol w:w="1891"/>
        <w:gridCol w:w="1170"/>
        <w:gridCol w:w="1145"/>
      </w:tblGrid>
      <w:tr w14:paraId="10CC0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6730B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885632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5F96E6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2CF47D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AC077F">
            <w:pPr>
              <w:widowControl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申报金额</w:t>
            </w: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873CA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F18B9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45349">
            <w:pPr>
              <w:widowControl/>
              <w:spacing w:line="360" w:lineRule="auto"/>
              <w:ind w:firstLine="211" w:firstLineChars="100"/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备注</w:t>
            </w:r>
          </w:p>
        </w:tc>
      </w:tr>
      <w:tr w14:paraId="5B8C3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0D544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28924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3F23C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0BE91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B8131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7F757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88378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87BA5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 w14:paraId="467A7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69AD5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EAAEF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0463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2E9C6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F2E71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572E6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5D732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D538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 w14:paraId="691B6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4DB94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8AD75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3428A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C643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DD278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037C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8ECF7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79C7F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 w14:paraId="141FD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50C3E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3835D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33C4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C8A85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AED86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72C62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E8B70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80760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 w14:paraId="48C3D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22F08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30479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F6322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AECA4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50886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4D852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B7AE3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619AD">
            <w:pPr>
              <w:widowControl/>
              <w:spacing w:line="560" w:lineRule="exact"/>
              <w:ind w:firstLine="440" w:firstLineChars="200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</w:tbl>
    <w:p w14:paraId="72E114F4">
      <w:pPr>
        <w:widowControl/>
        <w:rPr>
          <w:rFonts w:hint="eastAsia" w:ascii="黑体" w:hAnsi="黑体" w:eastAsia="黑体" w:cs="宋体"/>
          <w:b/>
          <w:sz w:val="28"/>
          <w:szCs w:val="28"/>
        </w:rPr>
      </w:pPr>
    </w:p>
    <w:p w14:paraId="557C7FE3">
      <w:pPr>
        <w:widowControl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九、推荐、评审意见</w:t>
      </w:r>
    </w:p>
    <w:tbl>
      <w:tblPr>
        <w:tblStyle w:val="4"/>
        <w:tblW w:w="8793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7513"/>
      </w:tblGrid>
      <w:tr w14:paraId="175D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2" w:hRule="atLeast"/>
        </w:trPr>
        <w:tc>
          <w:tcPr>
            <w:tcW w:w="12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430EF1">
            <w:pPr>
              <w:widowControl/>
              <w:jc w:val="center"/>
              <w:rPr>
                <w:rFonts w:hint="eastAsia" w:ascii="黑体" w:hAnsi="黑体" w:eastAsia="黑体" w:cs="宋体"/>
                <w:sz w:val="24"/>
                <w:szCs w:val="24"/>
              </w:rPr>
            </w:pPr>
            <w:bookmarkStart w:id="3" w:name="OLE_LINK2"/>
            <w:r>
              <w:rPr>
                <w:rFonts w:hint="eastAsia" w:ascii="黑体" w:hAnsi="黑体" w:eastAsia="黑体" w:cs="宋体"/>
                <w:sz w:val="24"/>
                <w:szCs w:val="24"/>
              </w:rPr>
              <w:t>项目负责人承诺</w:t>
            </w:r>
          </w:p>
        </w:tc>
        <w:tc>
          <w:tcPr>
            <w:tcW w:w="751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2B5B0D">
            <w:pPr>
              <w:widowControl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  <w:p w14:paraId="2BA87138">
            <w:pPr>
              <w:widowControl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  <w:p w14:paraId="780C3706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  <w:bookmarkStart w:id="4" w:name="OLE_LINK4"/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项目负责人承诺:</w:t>
            </w:r>
          </w:p>
          <w:p w14:paraId="07A7DE8A">
            <w:pPr>
              <w:widowControl/>
              <w:ind w:firstLine="480" w:firstLineChars="200"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4E110343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7DB704D7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7141B4B2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 xml:space="preserve">项目负责人及成员(签字）： </w:t>
            </w:r>
          </w:p>
          <w:bookmarkEnd w:id="4"/>
          <w:p w14:paraId="00BE15F7">
            <w:pPr>
              <w:widowControl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 xml:space="preserve">                                                 年   月   日</w:t>
            </w:r>
          </w:p>
        </w:tc>
      </w:tr>
      <w:tr w14:paraId="3912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2" w:hRule="atLeast"/>
        </w:trPr>
        <w:tc>
          <w:tcPr>
            <w:tcW w:w="12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ACDC7E"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申报学院</w:t>
            </w:r>
          </w:p>
          <w:p w14:paraId="7496C31D">
            <w:pPr>
              <w:widowControl/>
              <w:jc w:val="center"/>
              <w:rPr>
                <w:rFonts w:hint="eastAsia" w:ascii="黑体" w:hAnsi="黑体" w:eastAsia="黑体" w:cs="宋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意见</w:t>
            </w:r>
          </w:p>
        </w:tc>
        <w:tc>
          <w:tcPr>
            <w:tcW w:w="751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6C8277F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57A005A2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3104F12B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5A4C5E1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0C3932CE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3D48189D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11E50AA4">
            <w:pPr>
              <w:widowControl/>
              <w:ind w:firstLine="6000" w:firstLineChars="2500"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（公章）</w:t>
            </w:r>
          </w:p>
          <w:p w14:paraId="1AD5F39F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1CEFDD86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主管领导（签字）：                                年   月   日</w:t>
            </w:r>
          </w:p>
        </w:tc>
      </w:tr>
      <w:tr w14:paraId="1DB52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9" w:hRule="atLeast"/>
        </w:trPr>
        <w:tc>
          <w:tcPr>
            <w:tcW w:w="128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9FFE578">
            <w:pPr>
              <w:widowControl/>
              <w:jc w:val="center"/>
              <w:rPr>
                <w:rFonts w:hint="eastAsia"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研究生院</w:t>
            </w:r>
          </w:p>
          <w:p w14:paraId="3912D428">
            <w:pPr>
              <w:widowControl/>
              <w:jc w:val="center"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意见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261D8C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1EC60065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2D09DBB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  <w:p w14:paraId="6E3EB7B8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771B0F8B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64303185">
            <w:pPr>
              <w:widowControl/>
              <w:ind w:firstLine="6240" w:firstLineChars="2600"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（公章）</w:t>
            </w:r>
          </w:p>
          <w:p w14:paraId="27E8960E">
            <w:pPr>
              <w:widowControl/>
              <w:rPr>
                <w:rFonts w:hint="eastAsia" w:ascii="仿宋" w:hAnsi="仿宋" w:eastAsia="仿宋" w:cs="宋体"/>
                <w:bCs/>
                <w:sz w:val="24"/>
                <w:szCs w:val="24"/>
              </w:rPr>
            </w:pPr>
          </w:p>
          <w:p w14:paraId="20D16FA7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  <w:szCs w:val="24"/>
              </w:rPr>
              <w:t>负责人（签字）：                                  年   月   日</w:t>
            </w:r>
          </w:p>
        </w:tc>
      </w:tr>
      <w:tr w14:paraId="7A26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9" w:hRule="atLeast"/>
        </w:trPr>
        <w:tc>
          <w:tcPr>
            <w:tcW w:w="128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CB27D0">
            <w:pPr>
              <w:widowControl/>
              <w:jc w:val="center"/>
              <w:rPr>
                <w:rFonts w:hint="eastAsia" w:ascii="黑体" w:hAnsi="黑体" w:eastAsia="黑体" w:cs="宋体"/>
                <w:sz w:val="24"/>
                <w:szCs w:val="24"/>
              </w:rPr>
            </w:pPr>
            <w:bookmarkStart w:id="5" w:name="OLE_LINK3"/>
            <w:r>
              <w:rPr>
                <w:rFonts w:hint="eastAsia" w:ascii="黑体" w:hAnsi="黑体" w:eastAsia="黑体" w:cs="宋体"/>
                <w:sz w:val="24"/>
                <w:szCs w:val="24"/>
              </w:rPr>
              <w:t>企业意见（如有多家企业，可自行复制）</w:t>
            </w:r>
            <w:bookmarkEnd w:id="5"/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11C344C9">
            <w:pPr>
              <w:widowControl/>
              <w:tabs>
                <w:tab w:val="left" w:pos="5076"/>
              </w:tabs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</w:t>
            </w:r>
          </w:p>
          <w:p w14:paraId="0B328DEB">
            <w:pPr>
              <w:widowControl/>
              <w:tabs>
                <w:tab w:val="left" w:pos="5076"/>
              </w:tabs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2D7B1B02">
            <w:pPr>
              <w:widowControl/>
              <w:tabs>
                <w:tab w:val="left" w:pos="5076"/>
              </w:tabs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66C7DCC3">
            <w:pPr>
              <w:widowControl/>
              <w:tabs>
                <w:tab w:val="left" w:pos="5076"/>
              </w:tabs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单位负责人签字：</w:t>
            </w:r>
          </w:p>
          <w:p w14:paraId="1C6D1828">
            <w:pPr>
              <w:widowControl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 xml:space="preserve">                                  </w:t>
            </w:r>
          </w:p>
          <w:p w14:paraId="20447EEA">
            <w:pPr>
              <w:widowControl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 xml:space="preserve">                                 年   月   日</w:t>
            </w:r>
          </w:p>
          <w:p w14:paraId="7EC59C50">
            <w:pPr>
              <w:widowControl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7E0AA9F0">
            <w:pPr>
              <w:widowControl/>
              <w:rPr>
                <w:rFonts w:hint="eastAsia" w:ascii="黑体" w:hAnsi="黑体" w:eastAsia="黑体" w:cs="宋体"/>
                <w:b/>
                <w:sz w:val="24"/>
                <w:szCs w:val="24"/>
              </w:rPr>
            </w:pPr>
          </w:p>
        </w:tc>
      </w:tr>
      <w:bookmarkEnd w:id="3"/>
    </w:tbl>
    <w:p w14:paraId="2960605B">
      <w:pPr>
        <w:widowControl/>
        <w:rPr>
          <w:rFonts w:hint="eastAsia" w:ascii="黑体" w:hAnsi="黑体" w:eastAsia="黑体" w:cs="宋体"/>
          <w:b/>
          <w:sz w:val="24"/>
          <w:szCs w:val="24"/>
        </w:rPr>
      </w:pPr>
    </w:p>
    <w:sectPr>
      <w:footerReference r:id="rId4" w:type="default"/>
      <w:pgSz w:w="11906" w:h="16838"/>
      <w:pgMar w:top="2098" w:right="1508" w:bottom="2098" w:left="1519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71B37A-322C-4CCC-90A3-C3998D1F0A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7832FC8-B48F-4EA3-9ABE-3DCB8179774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13ECCDD9-3CD0-4BF7-AD67-03E772A88A70}"/>
  </w:font>
  <w:font w:name="___WRD_EMBED_SUB_46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48AAE034-FA7E-4CF7-8FBB-25CE97FE93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6D6D16D-E098-4F3C-810F-736FC00B807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36A5F0DE-C4D4-49ED-A7A6-CA280D8D265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63559">
    <w:pPr>
      <w:pStyle w:val="2"/>
      <w:jc w:val="center"/>
    </w:pPr>
  </w:p>
  <w:p w14:paraId="37CF33CC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6532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5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FD1D35"/>
    <w:rsid w:val="00024907"/>
    <w:rsid w:val="00034468"/>
    <w:rsid w:val="00034E03"/>
    <w:rsid w:val="00035F05"/>
    <w:rsid w:val="00056EC1"/>
    <w:rsid w:val="00061F8C"/>
    <w:rsid w:val="00094FC4"/>
    <w:rsid w:val="000A01F8"/>
    <w:rsid w:val="000B6B0B"/>
    <w:rsid w:val="000C0A83"/>
    <w:rsid w:val="000C226B"/>
    <w:rsid w:val="000D4AFD"/>
    <w:rsid w:val="000E609A"/>
    <w:rsid w:val="000F348C"/>
    <w:rsid w:val="0010750B"/>
    <w:rsid w:val="00110C95"/>
    <w:rsid w:val="00112C10"/>
    <w:rsid w:val="001249FF"/>
    <w:rsid w:val="00182E7D"/>
    <w:rsid w:val="00183763"/>
    <w:rsid w:val="00197625"/>
    <w:rsid w:val="001A1D49"/>
    <w:rsid w:val="001B3025"/>
    <w:rsid w:val="001C0F96"/>
    <w:rsid w:val="001D4803"/>
    <w:rsid w:val="001E0243"/>
    <w:rsid w:val="001F5455"/>
    <w:rsid w:val="00221923"/>
    <w:rsid w:val="0023030E"/>
    <w:rsid w:val="00231B05"/>
    <w:rsid w:val="00252A00"/>
    <w:rsid w:val="002532C4"/>
    <w:rsid w:val="002619BC"/>
    <w:rsid w:val="002762EE"/>
    <w:rsid w:val="00286A3E"/>
    <w:rsid w:val="00294260"/>
    <w:rsid w:val="002A230A"/>
    <w:rsid w:val="002A3CE4"/>
    <w:rsid w:val="002B3B73"/>
    <w:rsid w:val="002B5F18"/>
    <w:rsid w:val="002C3AFC"/>
    <w:rsid w:val="002C7F1A"/>
    <w:rsid w:val="002D3402"/>
    <w:rsid w:val="002D4EF5"/>
    <w:rsid w:val="002D71E3"/>
    <w:rsid w:val="002F7F38"/>
    <w:rsid w:val="00303E9B"/>
    <w:rsid w:val="0031182C"/>
    <w:rsid w:val="00312076"/>
    <w:rsid w:val="00314D77"/>
    <w:rsid w:val="00347E4B"/>
    <w:rsid w:val="00355400"/>
    <w:rsid w:val="003728C0"/>
    <w:rsid w:val="003D1C69"/>
    <w:rsid w:val="003D3AB4"/>
    <w:rsid w:val="003D6DDA"/>
    <w:rsid w:val="003E4FAD"/>
    <w:rsid w:val="00414340"/>
    <w:rsid w:val="00425351"/>
    <w:rsid w:val="00432339"/>
    <w:rsid w:val="00444F67"/>
    <w:rsid w:val="004477E0"/>
    <w:rsid w:val="00450635"/>
    <w:rsid w:val="004806AD"/>
    <w:rsid w:val="00492148"/>
    <w:rsid w:val="004944F1"/>
    <w:rsid w:val="004978BF"/>
    <w:rsid w:val="004A7871"/>
    <w:rsid w:val="004A7C58"/>
    <w:rsid w:val="004B14C9"/>
    <w:rsid w:val="004B3776"/>
    <w:rsid w:val="004C141B"/>
    <w:rsid w:val="004C6B6C"/>
    <w:rsid w:val="004D1822"/>
    <w:rsid w:val="004D1DD1"/>
    <w:rsid w:val="004D4000"/>
    <w:rsid w:val="004D4428"/>
    <w:rsid w:val="004D6D89"/>
    <w:rsid w:val="004D6EFF"/>
    <w:rsid w:val="004F371D"/>
    <w:rsid w:val="005155AB"/>
    <w:rsid w:val="0058216A"/>
    <w:rsid w:val="005927B4"/>
    <w:rsid w:val="005C165E"/>
    <w:rsid w:val="005D6055"/>
    <w:rsid w:val="005E0EB6"/>
    <w:rsid w:val="005E709B"/>
    <w:rsid w:val="005F4E0C"/>
    <w:rsid w:val="00601AF5"/>
    <w:rsid w:val="006078B9"/>
    <w:rsid w:val="00611F21"/>
    <w:rsid w:val="00623312"/>
    <w:rsid w:val="006264D3"/>
    <w:rsid w:val="00626EF7"/>
    <w:rsid w:val="006421D6"/>
    <w:rsid w:val="00647B84"/>
    <w:rsid w:val="00650F93"/>
    <w:rsid w:val="006634B4"/>
    <w:rsid w:val="00667B97"/>
    <w:rsid w:val="00680FA6"/>
    <w:rsid w:val="006852C3"/>
    <w:rsid w:val="006B4CA1"/>
    <w:rsid w:val="006E32CC"/>
    <w:rsid w:val="00701799"/>
    <w:rsid w:val="00702C25"/>
    <w:rsid w:val="0070452F"/>
    <w:rsid w:val="00704548"/>
    <w:rsid w:val="007202CA"/>
    <w:rsid w:val="007312CC"/>
    <w:rsid w:val="0074038F"/>
    <w:rsid w:val="00745286"/>
    <w:rsid w:val="00754887"/>
    <w:rsid w:val="00760FBF"/>
    <w:rsid w:val="0078034F"/>
    <w:rsid w:val="007A5FCF"/>
    <w:rsid w:val="007B15F5"/>
    <w:rsid w:val="007B485F"/>
    <w:rsid w:val="007B5579"/>
    <w:rsid w:val="007D2CE1"/>
    <w:rsid w:val="007D5333"/>
    <w:rsid w:val="007D7BA0"/>
    <w:rsid w:val="007F5DC8"/>
    <w:rsid w:val="00805CC4"/>
    <w:rsid w:val="0080616E"/>
    <w:rsid w:val="00896677"/>
    <w:rsid w:val="008A7011"/>
    <w:rsid w:val="008A74FF"/>
    <w:rsid w:val="008B7601"/>
    <w:rsid w:val="008E3D77"/>
    <w:rsid w:val="008E6BB3"/>
    <w:rsid w:val="008F76D4"/>
    <w:rsid w:val="0090062F"/>
    <w:rsid w:val="00902F27"/>
    <w:rsid w:val="00906540"/>
    <w:rsid w:val="00933F55"/>
    <w:rsid w:val="009356BA"/>
    <w:rsid w:val="00955071"/>
    <w:rsid w:val="00964B3C"/>
    <w:rsid w:val="009713F7"/>
    <w:rsid w:val="009717CD"/>
    <w:rsid w:val="00984F07"/>
    <w:rsid w:val="009855E9"/>
    <w:rsid w:val="009A5209"/>
    <w:rsid w:val="009C38CF"/>
    <w:rsid w:val="009D5141"/>
    <w:rsid w:val="009F2515"/>
    <w:rsid w:val="00A23880"/>
    <w:rsid w:val="00A25ED1"/>
    <w:rsid w:val="00A31E83"/>
    <w:rsid w:val="00A43CB3"/>
    <w:rsid w:val="00A458A8"/>
    <w:rsid w:val="00A47378"/>
    <w:rsid w:val="00A82097"/>
    <w:rsid w:val="00A9710A"/>
    <w:rsid w:val="00A97E74"/>
    <w:rsid w:val="00AA2AD8"/>
    <w:rsid w:val="00AA6013"/>
    <w:rsid w:val="00B03BDD"/>
    <w:rsid w:val="00B36E68"/>
    <w:rsid w:val="00B409C3"/>
    <w:rsid w:val="00B41379"/>
    <w:rsid w:val="00B5787D"/>
    <w:rsid w:val="00BC3863"/>
    <w:rsid w:val="00BC6C6D"/>
    <w:rsid w:val="00BF6C26"/>
    <w:rsid w:val="00C006C8"/>
    <w:rsid w:val="00C14ABD"/>
    <w:rsid w:val="00C15CF1"/>
    <w:rsid w:val="00C25C2B"/>
    <w:rsid w:val="00C452CA"/>
    <w:rsid w:val="00C53B77"/>
    <w:rsid w:val="00C56E44"/>
    <w:rsid w:val="00C70473"/>
    <w:rsid w:val="00C71B58"/>
    <w:rsid w:val="00C91B1F"/>
    <w:rsid w:val="00CA7FAA"/>
    <w:rsid w:val="00CC25B8"/>
    <w:rsid w:val="00CD2925"/>
    <w:rsid w:val="00CD3591"/>
    <w:rsid w:val="00CE0901"/>
    <w:rsid w:val="00D0710F"/>
    <w:rsid w:val="00D1040C"/>
    <w:rsid w:val="00D1251D"/>
    <w:rsid w:val="00D262EE"/>
    <w:rsid w:val="00D4583B"/>
    <w:rsid w:val="00D50530"/>
    <w:rsid w:val="00D51BBA"/>
    <w:rsid w:val="00D540F3"/>
    <w:rsid w:val="00D7185A"/>
    <w:rsid w:val="00DD7ED3"/>
    <w:rsid w:val="00DE26AB"/>
    <w:rsid w:val="00DE3403"/>
    <w:rsid w:val="00E26165"/>
    <w:rsid w:val="00E708F7"/>
    <w:rsid w:val="00E75ADD"/>
    <w:rsid w:val="00E82C06"/>
    <w:rsid w:val="00E92226"/>
    <w:rsid w:val="00EA3773"/>
    <w:rsid w:val="00ED3BF6"/>
    <w:rsid w:val="00EE6922"/>
    <w:rsid w:val="00EF69E5"/>
    <w:rsid w:val="00F54DEC"/>
    <w:rsid w:val="00F90E73"/>
    <w:rsid w:val="00FD79BA"/>
    <w:rsid w:val="00FE259A"/>
    <w:rsid w:val="00FF63C3"/>
    <w:rsid w:val="2CC969F8"/>
    <w:rsid w:val="2DC07DFB"/>
    <w:rsid w:val="2E4B1DBB"/>
    <w:rsid w:val="2EED18A5"/>
    <w:rsid w:val="388F4F9A"/>
    <w:rsid w:val="429D02B3"/>
    <w:rsid w:val="580469B3"/>
    <w:rsid w:val="5896074A"/>
    <w:rsid w:val="5ED748D1"/>
    <w:rsid w:val="5FFD1D35"/>
    <w:rsid w:val="626B7249"/>
    <w:rsid w:val="7A0F38DA"/>
    <w:rsid w:val="F3F78BB4"/>
    <w:rsid w:val="FB9AC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9">
    <w:name w:val="页眉 字符"/>
    <w:basedOn w:val="6"/>
    <w:link w:val="3"/>
    <w:qFormat/>
    <w:uiPriority w:val="0"/>
    <w:rPr>
      <w:kern w:val="2"/>
      <w:sz w:val="18"/>
      <w:szCs w:val="18"/>
    </w:rPr>
  </w:style>
  <w:style w:type="table" w:customStyle="1" w:styleId="10">
    <w:name w:val="网格型1"/>
    <w:basedOn w:val="4"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脚 字符"/>
    <w:basedOn w:val="6"/>
    <w:link w:val="2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jw3218\Desktop\&#27169;&#29256;26\&#27169;&#29256;26\&#20844;&#25991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4C2A-27A8-4384-A31F-99CC7B85DF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Pages>10</Pages>
  <Words>976</Words>
  <Characters>983</Characters>
  <Lines>116</Lines>
  <Paragraphs>47</Paragraphs>
  <TotalTime>122</TotalTime>
  <ScaleCrop>false</ScaleCrop>
  <LinksUpToDate>false</LinksUpToDate>
  <CharactersWithSpaces>1215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2026-03-17T05:09:00Z</dcterms:created>
  <dc:creator>李倩</dc:creator>
  <cp:lastModifiedBy>张翠翠(91130012)</cp:lastModifiedBy>
  <cp:lastPrinted>2026-03-03T10:35:00Z</cp:lastPrinted>
  <dcterms:modified xsi:type="dcterms:W3CDTF">2026-04-13T05:13:11Z</dcterms:modified>
  <dc:title>沪教委〔2001〕号                   签发人：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599B07DFED45476698BB48BADF41F143_13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